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1204DA" w:rsidRDefault="009B790A" w:rsidP="00B06B3C">
            <w:pPr>
              <w:spacing w:before="120" w:after="120"/>
              <w:rPr>
                <w:b/>
                <w:bCs/>
                <w:sz w:val="23"/>
                <w:szCs w:val="23"/>
              </w:rPr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9A7EC0">
              <w:t xml:space="preserve"> </w:t>
            </w:r>
            <w:r w:rsidR="009A7EC0" w:rsidRPr="009B790A">
              <w:rPr>
                <w:b/>
              </w:rPr>
              <w:t>„</w:t>
            </w:r>
            <w:r w:rsidR="00A30E0C" w:rsidRPr="00A30E0C">
              <w:rPr>
                <w:b/>
              </w:rPr>
              <w:t>X</w:t>
            </w:r>
            <w:r w:rsidR="00E86B56">
              <w:rPr>
                <w:b/>
              </w:rPr>
              <w:t>I</w:t>
            </w:r>
            <w:r w:rsidR="00CE56A9">
              <w:rPr>
                <w:b/>
              </w:rPr>
              <w:t xml:space="preserve">. </w:t>
            </w:r>
            <w:r w:rsidR="00E86B56">
              <w:rPr>
                <w:b/>
              </w:rPr>
              <w:t xml:space="preserve"> </w:t>
            </w:r>
            <w:r w:rsidR="00E86B56">
              <w:rPr>
                <w:b/>
                <w:bCs/>
                <w:sz w:val="23"/>
                <w:szCs w:val="23"/>
              </w:rPr>
              <w:t>Beschäftigte in Gesundheitsberufen</w:t>
            </w:r>
            <w:r w:rsidR="00053D9E">
              <w:rPr>
                <w:b/>
                <w:bCs/>
                <w:sz w:val="23"/>
                <w:szCs w:val="23"/>
              </w:rPr>
              <w:t xml:space="preserve"> </w:t>
            </w:r>
            <w:r w:rsidR="001204DA">
              <w:rPr>
                <w:b/>
                <w:bCs/>
                <w:sz w:val="23"/>
                <w:szCs w:val="23"/>
              </w:rPr>
              <w:br/>
            </w:r>
          </w:p>
          <w:p w:rsidR="009A7EC0" w:rsidRDefault="005C7931" w:rsidP="001204DA">
            <w:pPr>
              <w:spacing w:before="120" w:after="120"/>
            </w:pPr>
            <w:r>
              <w:rPr>
                <w:b/>
                <w:bCs/>
                <w:sz w:val="23"/>
                <w:szCs w:val="23"/>
              </w:rPr>
              <w:t>„</w:t>
            </w:r>
            <w:r w:rsidR="001204DA" w:rsidRPr="001204DA">
              <w:rPr>
                <w:b/>
                <w:bCs/>
                <w:sz w:val="23"/>
                <w:szCs w:val="23"/>
              </w:rPr>
              <w:t>21. Lehrkräfte an staatlich anerk</w:t>
            </w:r>
            <w:r w:rsidR="001204DA">
              <w:rPr>
                <w:b/>
                <w:bCs/>
                <w:sz w:val="23"/>
                <w:szCs w:val="23"/>
              </w:rPr>
              <w:t>.</w:t>
            </w:r>
            <w:r w:rsidR="001204DA" w:rsidRPr="001204DA">
              <w:rPr>
                <w:b/>
                <w:bCs/>
                <w:sz w:val="23"/>
                <w:szCs w:val="23"/>
              </w:rPr>
              <w:t xml:space="preserve"> Lehranstalten für medizinische Berufe (Schulen)</w:t>
            </w:r>
          </w:p>
        </w:tc>
      </w:tr>
      <w:tr w:rsidR="009A7EC0" w:rsidRPr="0001508F" w:rsidTr="009A7EC0">
        <w:tc>
          <w:tcPr>
            <w:tcW w:w="4786" w:type="dxa"/>
          </w:tcPr>
          <w:p w:rsidR="009A7EC0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  <w:p w:rsidR="009331ED" w:rsidRPr="0001508F" w:rsidRDefault="009331ED" w:rsidP="00CE56A9">
            <w:pPr>
              <w:spacing w:before="120" w:after="120"/>
              <w:rPr>
                <w:b/>
              </w:rPr>
            </w:pPr>
          </w:p>
        </w:tc>
        <w:tc>
          <w:tcPr>
            <w:tcW w:w="1701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9A7EC0" w:rsidRPr="0001508F" w:rsidRDefault="009A7EC0" w:rsidP="0071573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</w:t>
            </w:r>
            <w:r w:rsidRPr="0001508F">
              <w:rPr>
                <w:i/>
              </w:rPr>
              <w:t>gf. Aufstieg</w:t>
            </w:r>
            <w:r w:rsidR="0071573D" w:rsidRPr="0001508F">
              <w:rPr>
                <w:i/>
              </w:rPr>
              <w:t>)</w:t>
            </w:r>
          </w:p>
        </w:tc>
        <w:tc>
          <w:tcPr>
            <w:tcW w:w="1559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DF0CC8" w:rsidTr="00980A7B">
        <w:tc>
          <w:tcPr>
            <w:tcW w:w="4786" w:type="dxa"/>
          </w:tcPr>
          <w:p w:rsidR="00DF0CC8" w:rsidRDefault="001204DA" w:rsidP="001204DA">
            <w:pPr>
              <w:spacing w:before="120" w:after="120"/>
            </w:pPr>
            <w:r>
              <w:t>Lehrkräfte.</w:t>
            </w:r>
          </w:p>
        </w:tc>
        <w:tc>
          <w:tcPr>
            <w:tcW w:w="3402" w:type="dxa"/>
            <w:gridSpan w:val="2"/>
          </w:tcPr>
          <w:p w:rsidR="00DF0CC8" w:rsidRDefault="00DF0CC8" w:rsidP="007F485A">
            <w:pPr>
              <w:spacing w:before="120" w:after="120"/>
            </w:pPr>
          </w:p>
        </w:tc>
        <w:tc>
          <w:tcPr>
            <w:tcW w:w="1559" w:type="dxa"/>
          </w:tcPr>
          <w:p w:rsidR="00DF0CC8" w:rsidRPr="00DB5C2A" w:rsidRDefault="00DF0CC8" w:rsidP="00193DE4">
            <w:pPr>
              <w:spacing w:before="120" w:after="120"/>
              <w:rPr>
                <w:b/>
              </w:rPr>
            </w:pPr>
            <w:r>
              <w:rPr>
                <w:b/>
              </w:rPr>
              <w:t>EG 9</w:t>
            </w:r>
            <w:r w:rsidR="004510CA">
              <w:rPr>
                <w:b/>
              </w:rPr>
              <w:t>c</w:t>
            </w:r>
          </w:p>
        </w:tc>
      </w:tr>
      <w:tr w:rsidR="001204DA" w:rsidTr="00980A7B">
        <w:tc>
          <w:tcPr>
            <w:tcW w:w="4786" w:type="dxa"/>
          </w:tcPr>
          <w:p w:rsidR="001204DA" w:rsidRDefault="001204DA" w:rsidP="001204DA">
            <w:pPr>
              <w:spacing w:before="120" w:after="120"/>
            </w:pPr>
            <w:r>
              <w:t xml:space="preserve">Lehrkräfte mit </w:t>
            </w:r>
            <w:proofErr w:type="spellStart"/>
            <w:r>
              <w:t>entspr</w:t>
            </w:r>
            <w:proofErr w:type="spellEnd"/>
            <w:r>
              <w:t>.</w:t>
            </w:r>
            <w:r>
              <w:t xml:space="preserve"> Zusatzqualifikation.</w:t>
            </w:r>
          </w:p>
        </w:tc>
        <w:tc>
          <w:tcPr>
            <w:tcW w:w="3402" w:type="dxa"/>
            <w:gridSpan w:val="2"/>
          </w:tcPr>
          <w:p w:rsidR="001204DA" w:rsidRDefault="001204DA" w:rsidP="007F485A">
            <w:pPr>
              <w:spacing w:before="120" w:after="120"/>
            </w:pPr>
            <w:bookmarkStart w:id="0" w:name="_GoBack"/>
            <w:bookmarkEnd w:id="0"/>
          </w:p>
        </w:tc>
        <w:tc>
          <w:tcPr>
            <w:tcW w:w="1559" w:type="dxa"/>
          </w:tcPr>
          <w:p w:rsidR="001204DA" w:rsidRDefault="001204DA" w:rsidP="00193DE4">
            <w:pPr>
              <w:spacing w:before="120" w:after="120"/>
              <w:rPr>
                <w:b/>
              </w:rPr>
            </w:pPr>
            <w:r>
              <w:rPr>
                <w:b/>
              </w:rPr>
              <w:t>EG 10</w:t>
            </w:r>
          </w:p>
        </w:tc>
      </w:tr>
      <w:tr w:rsidR="001204DA" w:rsidTr="00980A7B">
        <w:tc>
          <w:tcPr>
            <w:tcW w:w="4786" w:type="dxa"/>
          </w:tcPr>
          <w:p w:rsidR="001204DA" w:rsidRDefault="001204DA" w:rsidP="004510CA">
            <w:pPr>
              <w:spacing w:before="120" w:after="120"/>
            </w:pPr>
            <w:r>
              <w:t>Lehrkräfte mit abgeschl</w:t>
            </w:r>
            <w:r>
              <w:t>.</w:t>
            </w:r>
            <w:r>
              <w:t xml:space="preserve"> Hochschulbildung und </w:t>
            </w:r>
            <w:proofErr w:type="spellStart"/>
            <w:r>
              <w:t>entspr</w:t>
            </w:r>
            <w:proofErr w:type="spellEnd"/>
            <w:r w:rsidR="004510CA">
              <w:t>.</w:t>
            </w:r>
            <w:r>
              <w:t xml:space="preserve"> Tätigkeit sowie </w:t>
            </w:r>
            <w:r w:rsidR="004510CA">
              <w:t>„</w:t>
            </w:r>
            <w:r>
              <w:t>sonstige Beschäftigte</w:t>
            </w:r>
            <w:r w:rsidR="004510CA">
              <w:t>“</w:t>
            </w:r>
          </w:p>
        </w:tc>
        <w:tc>
          <w:tcPr>
            <w:tcW w:w="3402" w:type="dxa"/>
            <w:gridSpan w:val="2"/>
          </w:tcPr>
          <w:p w:rsidR="001204DA" w:rsidRDefault="001204DA" w:rsidP="007F485A">
            <w:pPr>
              <w:spacing w:before="120" w:after="120"/>
            </w:pPr>
          </w:p>
        </w:tc>
        <w:tc>
          <w:tcPr>
            <w:tcW w:w="1559" w:type="dxa"/>
          </w:tcPr>
          <w:p w:rsidR="001204DA" w:rsidRDefault="001204DA" w:rsidP="00193DE4">
            <w:pPr>
              <w:spacing w:before="120" w:after="120"/>
              <w:rPr>
                <w:b/>
              </w:rPr>
            </w:pPr>
            <w:r>
              <w:rPr>
                <w:b/>
              </w:rPr>
              <w:t>EG 11 Fgr. 1</w:t>
            </w:r>
          </w:p>
        </w:tc>
      </w:tr>
      <w:tr w:rsidR="001204DA" w:rsidTr="00980A7B">
        <w:tc>
          <w:tcPr>
            <w:tcW w:w="4786" w:type="dxa"/>
          </w:tcPr>
          <w:p w:rsidR="001204DA" w:rsidRDefault="001204DA" w:rsidP="004510CA">
            <w:pPr>
              <w:spacing w:before="120" w:after="120"/>
            </w:pPr>
            <w:r>
              <w:t>Beschäftigte der E</w:t>
            </w:r>
            <w:r w:rsidR="004510CA">
              <w:t>G</w:t>
            </w:r>
            <w:r>
              <w:t xml:space="preserve"> 10 als stellvertretende Leiterinnen</w:t>
            </w:r>
            <w:r w:rsidR="004510CA">
              <w:t>/</w:t>
            </w:r>
            <w:r>
              <w:t>Leiter oder als Fachbereichs</w:t>
            </w:r>
            <w:r w:rsidR="004510CA">
              <w:t>-</w:t>
            </w:r>
            <w:proofErr w:type="spellStart"/>
            <w:r>
              <w:t>leiterinnen</w:t>
            </w:r>
            <w:proofErr w:type="spellEnd"/>
            <w:r w:rsidR="004510CA">
              <w:t>/-leiter</w:t>
            </w:r>
            <w:r>
              <w:t xml:space="preserve"> einer Schule.</w:t>
            </w:r>
          </w:p>
        </w:tc>
        <w:tc>
          <w:tcPr>
            <w:tcW w:w="3402" w:type="dxa"/>
            <w:gridSpan w:val="2"/>
          </w:tcPr>
          <w:p w:rsidR="001204DA" w:rsidRDefault="001204DA" w:rsidP="007F485A">
            <w:pPr>
              <w:spacing w:before="120" w:after="120"/>
            </w:pPr>
          </w:p>
        </w:tc>
        <w:tc>
          <w:tcPr>
            <w:tcW w:w="1559" w:type="dxa"/>
          </w:tcPr>
          <w:p w:rsidR="001204DA" w:rsidRDefault="004510CA" w:rsidP="00193DE4">
            <w:pPr>
              <w:spacing w:before="120" w:after="120"/>
              <w:rPr>
                <w:b/>
              </w:rPr>
            </w:pPr>
            <w:r>
              <w:rPr>
                <w:b/>
              </w:rPr>
              <w:t>EG 11 Fgr. 2</w:t>
            </w:r>
          </w:p>
        </w:tc>
      </w:tr>
      <w:tr w:rsidR="001204DA" w:rsidTr="00980A7B">
        <w:tc>
          <w:tcPr>
            <w:tcW w:w="4786" w:type="dxa"/>
          </w:tcPr>
          <w:p w:rsidR="001204DA" w:rsidRDefault="001204DA" w:rsidP="004510CA">
            <w:pPr>
              <w:spacing w:before="120" w:after="120"/>
            </w:pPr>
            <w:r>
              <w:t>Beschäftigte der E</w:t>
            </w:r>
            <w:r w:rsidR="004510CA">
              <w:t>G</w:t>
            </w:r>
            <w:r>
              <w:t xml:space="preserve"> 10 als Leiterinnen</w:t>
            </w:r>
            <w:r w:rsidR="004510CA">
              <w:t>/</w:t>
            </w:r>
            <w:r>
              <w:t>Leiter einer Schule.</w:t>
            </w:r>
          </w:p>
        </w:tc>
        <w:tc>
          <w:tcPr>
            <w:tcW w:w="3402" w:type="dxa"/>
            <w:gridSpan w:val="2"/>
          </w:tcPr>
          <w:p w:rsidR="001204DA" w:rsidRDefault="001204DA" w:rsidP="007F485A">
            <w:pPr>
              <w:spacing w:before="120" w:after="120"/>
            </w:pPr>
          </w:p>
        </w:tc>
        <w:tc>
          <w:tcPr>
            <w:tcW w:w="1559" w:type="dxa"/>
          </w:tcPr>
          <w:p w:rsidR="001204DA" w:rsidRDefault="004510CA" w:rsidP="00193DE4">
            <w:pPr>
              <w:spacing w:before="120" w:after="120"/>
              <w:rPr>
                <w:b/>
              </w:rPr>
            </w:pPr>
            <w:r>
              <w:rPr>
                <w:b/>
              </w:rPr>
              <w:t>EG 12 Fgr. 1</w:t>
            </w:r>
          </w:p>
        </w:tc>
      </w:tr>
      <w:tr w:rsidR="00DF0CC8" w:rsidTr="00980A7B">
        <w:tc>
          <w:tcPr>
            <w:tcW w:w="4786" w:type="dxa"/>
          </w:tcPr>
          <w:p w:rsidR="00DF0CC8" w:rsidRDefault="001204DA" w:rsidP="004510CA">
            <w:pPr>
              <w:spacing w:before="120" w:after="120"/>
            </w:pPr>
            <w:r>
              <w:t>Beschäftigte der E</w:t>
            </w:r>
            <w:r w:rsidR="004510CA">
              <w:t>G</w:t>
            </w:r>
            <w:r>
              <w:t xml:space="preserve"> 11 F</w:t>
            </w:r>
            <w:r w:rsidR="004510CA">
              <w:t>gr.</w:t>
            </w:r>
            <w:r>
              <w:t xml:space="preserve"> 1 als stellvertretende Leiterinnen</w:t>
            </w:r>
            <w:r w:rsidR="004510CA">
              <w:t>/</w:t>
            </w:r>
            <w:r>
              <w:t xml:space="preserve"> Leiter oder als Fachbereichsleiterinnen</w:t>
            </w:r>
            <w:r w:rsidR="004510CA">
              <w:t xml:space="preserve">/-leiter </w:t>
            </w:r>
            <w:r>
              <w:t>einer Schule.</w:t>
            </w:r>
          </w:p>
        </w:tc>
        <w:tc>
          <w:tcPr>
            <w:tcW w:w="3402" w:type="dxa"/>
            <w:gridSpan w:val="2"/>
          </w:tcPr>
          <w:p w:rsidR="00DF0CC8" w:rsidRDefault="00DF0CC8" w:rsidP="007F485A">
            <w:pPr>
              <w:spacing w:before="120" w:after="120"/>
            </w:pPr>
          </w:p>
        </w:tc>
        <w:tc>
          <w:tcPr>
            <w:tcW w:w="1559" w:type="dxa"/>
          </w:tcPr>
          <w:p w:rsidR="00DF0CC8" w:rsidRPr="00DB5C2A" w:rsidRDefault="00DF0CC8" w:rsidP="004510CA">
            <w:pPr>
              <w:spacing w:before="120" w:after="120"/>
              <w:rPr>
                <w:b/>
              </w:rPr>
            </w:pPr>
            <w:r>
              <w:rPr>
                <w:b/>
              </w:rPr>
              <w:t xml:space="preserve">EG </w:t>
            </w:r>
            <w:r w:rsidR="004510CA">
              <w:rPr>
                <w:b/>
              </w:rPr>
              <w:t>12 Fgr. 2</w:t>
            </w:r>
          </w:p>
        </w:tc>
      </w:tr>
      <w:tr w:rsidR="00DF0CC8" w:rsidTr="00980A7B">
        <w:tc>
          <w:tcPr>
            <w:tcW w:w="4786" w:type="dxa"/>
          </w:tcPr>
          <w:p w:rsidR="00DF0CC8" w:rsidRDefault="001204DA" w:rsidP="004510CA">
            <w:pPr>
              <w:spacing w:before="120" w:after="120"/>
            </w:pPr>
            <w:r>
              <w:t>Lehrkräfte mit abgeschl</w:t>
            </w:r>
            <w:r w:rsidR="004510CA">
              <w:t>.</w:t>
            </w:r>
            <w:r>
              <w:t xml:space="preserve"> wissenschaftlicher Hochschulbildung und – soweit nach dem jeweiligen Landesre</w:t>
            </w:r>
            <w:r w:rsidR="004510CA">
              <w:t>cht vorgesehen – erfolgreich ab</w:t>
            </w:r>
            <w:r>
              <w:t xml:space="preserve">solviertem Vorbereitungsdienst (Referendariat) mit entsprechender Tätigkeit sowie </w:t>
            </w:r>
            <w:r w:rsidR="004510CA">
              <w:t>„</w:t>
            </w:r>
            <w:r>
              <w:t>sonstige Beschäftigte</w:t>
            </w:r>
            <w:r w:rsidR="004510CA">
              <w:t>“</w:t>
            </w:r>
          </w:p>
        </w:tc>
        <w:tc>
          <w:tcPr>
            <w:tcW w:w="3402" w:type="dxa"/>
            <w:gridSpan w:val="2"/>
          </w:tcPr>
          <w:p w:rsidR="00DF0CC8" w:rsidRPr="007F485A" w:rsidRDefault="00DF0CC8" w:rsidP="007F485A">
            <w:pPr>
              <w:spacing w:before="120" w:after="12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F0CC8" w:rsidRPr="00DB5C2A" w:rsidRDefault="00DF0CC8" w:rsidP="004510CA">
            <w:pPr>
              <w:spacing w:before="120" w:after="120"/>
              <w:rPr>
                <w:b/>
              </w:rPr>
            </w:pPr>
            <w:r>
              <w:rPr>
                <w:b/>
              </w:rPr>
              <w:t>EG 1</w:t>
            </w:r>
            <w:r w:rsidR="004510CA">
              <w:rPr>
                <w:b/>
              </w:rPr>
              <w:t>3</w:t>
            </w:r>
            <w:r>
              <w:rPr>
                <w:b/>
              </w:rPr>
              <w:t xml:space="preserve"> Fgr. 1</w:t>
            </w:r>
          </w:p>
        </w:tc>
      </w:tr>
      <w:tr w:rsidR="00DF0CC8" w:rsidTr="00980A7B">
        <w:tc>
          <w:tcPr>
            <w:tcW w:w="4786" w:type="dxa"/>
          </w:tcPr>
          <w:p w:rsidR="00DF0CC8" w:rsidRDefault="001204DA" w:rsidP="004510CA">
            <w:pPr>
              <w:spacing w:before="120" w:after="120"/>
            </w:pPr>
            <w:r>
              <w:t>Beschäftigte der E</w:t>
            </w:r>
            <w:r w:rsidR="004510CA">
              <w:t>G</w:t>
            </w:r>
            <w:r>
              <w:t xml:space="preserve"> 11 F</w:t>
            </w:r>
            <w:r w:rsidR="004510CA">
              <w:t>gr.</w:t>
            </w:r>
            <w:r>
              <w:t xml:space="preserve"> 1 als Leiterinnen</w:t>
            </w:r>
            <w:r w:rsidR="004510CA">
              <w:t>/</w:t>
            </w:r>
            <w:r>
              <w:t xml:space="preserve"> Leiter einer Schule.</w:t>
            </w:r>
          </w:p>
        </w:tc>
        <w:tc>
          <w:tcPr>
            <w:tcW w:w="3402" w:type="dxa"/>
            <w:gridSpan w:val="2"/>
          </w:tcPr>
          <w:p w:rsidR="00DF0CC8" w:rsidRPr="007F485A" w:rsidRDefault="00DF0CC8" w:rsidP="00193DE4">
            <w:pPr>
              <w:spacing w:before="120" w:after="120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:rsidR="00DF0CC8" w:rsidRPr="00DB5C2A" w:rsidRDefault="004510CA" w:rsidP="00193DE4">
            <w:pPr>
              <w:spacing w:before="120" w:after="120"/>
              <w:rPr>
                <w:b/>
              </w:rPr>
            </w:pPr>
            <w:r>
              <w:rPr>
                <w:b/>
              </w:rPr>
              <w:t>EG 13</w:t>
            </w:r>
            <w:r w:rsidR="00DF0CC8">
              <w:rPr>
                <w:b/>
              </w:rPr>
              <w:t xml:space="preserve"> Fgr. 2</w:t>
            </w:r>
          </w:p>
        </w:tc>
      </w:tr>
      <w:tr w:rsidR="00DF0CC8" w:rsidTr="00980A7B">
        <w:tc>
          <w:tcPr>
            <w:tcW w:w="4786" w:type="dxa"/>
          </w:tcPr>
          <w:p w:rsidR="00DF0CC8" w:rsidRDefault="001204DA" w:rsidP="004510CA">
            <w:pPr>
              <w:spacing w:before="120" w:after="120"/>
            </w:pPr>
            <w:r>
              <w:t>Beschäftigte der E</w:t>
            </w:r>
            <w:r w:rsidR="004510CA">
              <w:t>G</w:t>
            </w:r>
            <w:r>
              <w:t xml:space="preserve"> 13 F</w:t>
            </w:r>
            <w:r w:rsidR="004510CA">
              <w:t>gr.</w:t>
            </w:r>
            <w:r>
              <w:t xml:space="preserve"> 1 als stellvertretende Leiterinnen</w:t>
            </w:r>
            <w:r w:rsidR="004510CA">
              <w:t>/</w:t>
            </w:r>
            <w:r>
              <w:t xml:space="preserve"> Leiter oder als Fachbereichsleiterinnen</w:t>
            </w:r>
            <w:r w:rsidR="004510CA">
              <w:t>/ -leiter</w:t>
            </w:r>
            <w:r>
              <w:t xml:space="preserve"> einer Schule.</w:t>
            </w:r>
          </w:p>
        </w:tc>
        <w:tc>
          <w:tcPr>
            <w:tcW w:w="3402" w:type="dxa"/>
            <w:gridSpan w:val="2"/>
          </w:tcPr>
          <w:p w:rsidR="00DF0CC8" w:rsidRDefault="00DF0CC8" w:rsidP="007F485A">
            <w:pPr>
              <w:spacing w:before="120" w:after="120"/>
            </w:pPr>
          </w:p>
        </w:tc>
        <w:tc>
          <w:tcPr>
            <w:tcW w:w="1559" w:type="dxa"/>
          </w:tcPr>
          <w:p w:rsidR="00DF0CC8" w:rsidRPr="00DB5C2A" w:rsidRDefault="00DF0CC8" w:rsidP="004510CA">
            <w:pPr>
              <w:spacing w:before="120" w:after="120"/>
              <w:rPr>
                <w:b/>
              </w:rPr>
            </w:pPr>
            <w:r>
              <w:rPr>
                <w:b/>
              </w:rPr>
              <w:t>EG 1</w:t>
            </w:r>
            <w:r w:rsidR="004510CA">
              <w:rPr>
                <w:b/>
              </w:rPr>
              <w:t>4</w:t>
            </w:r>
          </w:p>
        </w:tc>
      </w:tr>
      <w:tr w:rsidR="00DF0CC8" w:rsidTr="00980A7B">
        <w:tc>
          <w:tcPr>
            <w:tcW w:w="4786" w:type="dxa"/>
          </w:tcPr>
          <w:p w:rsidR="00DF0CC8" w:rsidRDefault="001204DA" w:rsidP="004510CA">
            <w:pPr>
              <w:spacing w:before="120" w:after="120"/>
            </w:pPr>
            <w:r>
              <w:t>Beschäftigte der E</w:t>
            </w:r>
            <w:r w:rsidR="004510CA">
              <w:t>G</w:t>
            </w:r>
            <w:r>
              <w:t xml:space="preserve"> 13 F</w:t>
            </w:r>
            <w:r w:rsidR="004510CA">
              <w:t>gr.</w:t>
            </w:r>
            <w:r>
              <w:t xml:space="preserve"> 1 als Leiterinnen</w:t>
            </w:r>
            <w:r w:rsidR="004510CA">
              <w:t>/</w:t>
            </w:r>
            <w:r>
              <w:t xml:space="preserve"> Leiter einer Schule.</w:t>
            </w:r>
          </w:p>
        </w:tc>
        <w:tc>
          <w:tcPr>
            <w:tcW w:w="3402" w:type="dxa"/>
            <w:gridSpan w:val="2"/>
          </w:tcPr>
          <w:p w:rsidR="00DF0CC8" w:rsidRDefault="00DF0CC8" w:rsidP="007F485A">
            <w:pPr>
              <w:spacing w:before="120" w:after="120"/>
            </w:pPr>
          </w:p>
        </w:tc>
        <w:tc>
          <w:tcPr>
            <w:tcW w:w="1559" w:type="dxa"/>
          </w:tcPr>
          <w:p w:rsidR="00DF0CC8" w:rsidRPr="00DB5C2A" w:rsidRDefault="00DF0CC8" w:rsidP="004510CA">
            <w:pPr>
              <w:spacing w:before="120" w:after="120"/>
              <w:rPr>
                <w:b/>
              </w:rPr>
            </w:pPr>
            <w:r>
              <w:rPr>
                <w:b/>
              </w:rPr>
              <w:t>EG 1</w:t>
            </w:r>
            <w:r w:rsidR="004510CA">
              <w:rPr>
                <w:b/>
              </w:rPr>
              <w:t>5</w:t>
            </w:r>
          </w:p>
        </w:tc>
      </w:tr>
    </w:tbl>
    <w:p w:rsidR="00A35D39" w:rsidRDefault="00A35D39" w:rsidP="00C57D48"/>
    <w:sectPr w:rsidR="00A35D39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BE5"/>
    <w:rsid w:val="0001508F"/>
    <w:rsid w:val="000151D2"/>
    <w:rsid w:val="00053D9E"/>
    <w:rsid w:val="000B4891"/>
    <w:rsid w:val="000E4558"/>
    <w:rsid w:val="001204DA"/>
    <w:rsid w:val="00136548"/>
    <w:rsid w:val="00196533"/>
    <w:rsid w:val="00256218"/>
    <w:rsid w:val="0026141A"/>
    <w:rsid w:val="003170D8"/>
    <w:rsid w:val="00392DED"/>
    <w:rsid w:val="003E4B8B"/>
    <w:rsid w:val="004175F2"/>
    <w:rsid w:val="004453B5"/>
    <w:rsid w:val="004510CA"/>
    <w:rsid w:val="004D0A3D"/>
    <w:rsid w:val="00540807"/>
    <w:rsid w:val="005616E9"/>
    <w:rsid w:val="005C7931"/>
    <w:rsid w:val="005D197E"/>
    <w:rsid w:val="005E2151"/>
    <w:rsid w:val="00665954"/>
    <w:rsid w:val="00670D0B"/>
    <w:rsid w:val="0068533C"/>
    <w:rsid w:val="006F7C75"/>
    <w:rsid w:val="00701B5A"/>
    <w:rsid w:val="0071573D"/>
    <w:rsid w:val="0072452C"/>
    <w:rsid w:val="00735B2A"/>
    <w:rsid w:val="007679C5"/>
    <w:rsid w:val="0078025D"/>
    <w:rsid w:val="00782911"/>
    <w:rsid w:val="007B23EB"/>
    <w:rsid w:val="007B573D"/>
    <w:rsid w:val="007B78B1"/>
    <w:rsid w:val="007F485A"/>
    <w:rsid w:val="00812D1B"/>
    <w:rsid w:val="0081598C"/>
    <w:rsid w:val="008330F7"/>
    <w:rsid w:val="008477F8"/>
    <w:rsid w:val="009331ED"/>
    <w:rsid w:val="009A7EC0"/>
    <w:rsid w:val="009B790A"/>
    <w:rsid w:val="009E3499"/>
    <w:rsid w:val="00A17C57"/>
    <w:rsid w:val="00A30E0C"/>
    <w:rsid w:val="00A35D39"/>
    <w:rsid w:val="00A4425D"/>
    <w:rsid w:val="00A608DF"/>
    <w:rsid w:val="00AE00BF"/>
    <w:rsid w:val="00B06B3C"/>
    <w:rsid w:val="00B65B9B"/>
    <w:rsid w:val="00BE1E9C"/>
    <w:rsid w:val="00C27548"/>
    <w:rsid w:val="00C2788B"/>
    <w:rsid w:val="00C57D48"/>
    <w:rsid w:val="00C8718F"/>
    <w:rsid w:val="00CD48A0"/>
    <w:rsid w:val="00CE31B9"/>
    <w:rsid w:val="00CE56A9"/>
    <w:rsid w:val="00D028C4"/>
    <w:rsid w:val="00DA46EA"/>
    <w:rsid w:val="00DB5C2A"/>
    <w:rsid w:val="00DC170B"/>
    <w:rsid w:val="00DF0CC8"/>
    <w:rsid w:val="00E00484"/>
    <w:rsid w:val="00E240DD"/>
    <w:rsid w:val="00E41A97"/>
    <w:rsid w:val="00E86B56"/>
    <w:rsid w:val="00E9543F"/>
    <w:rsid w:val="00E96772"/>
    <w:rsid w:val="00F23247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76CEC-A5D3-4163-B80A-61BC6937A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32D2252F.dotm</Template>
  <TotalTime>0</TotalTime>
  <Pages>1</Pages>
  <Words>176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cp:lastPrinted>2016-10-18T16:42:00Z</cp:lastPrinted>
  <dcterms:created xsi:type="dcterms:W3CDTF">2016-10-18T16:53:00Z</dcterms:created>
  <dcterms:modified xsi:type="dcterms:W3CDTF">2016-10-18T16:53:00Z</dcterms:modified>
</cp:coreProperties>
</file>